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227" w:rsidRDefault="00225DCB" w:rsidP="00527227">
      <w:pPr>
        <w:pStyle w:val="2"/>
      </w:pPr>
      <w:bookmarkStart w:id="0" w:name="_Toc375071055"/>
      <w:bookmarkStart w:id="1" w:name="_Toc389576983"/>
      <w:bookmarkStart w:id="2" w:name="_Toc392747519"/>
      <w:bookmarkEnd w:id="0"/>
      <w:r w:rsidRPr="00AF443E">
        <w:t>HH3C-3GMODEM-MIB</w:t>
      </w:r>
      <w:bookmarkEnd w:id="1"/>
      <w:bookmarkEnd w:id="2"/>
    </w:p>
    <w:p w:rsidR="00225DCB" w:rsidRPr="00AF443E" w:rsidRDefault="00225DCB" w:rsidP="00AF443E">
      <w:r w:rsidRPr="00AF443E">
        <w:t>本节介绍</w:t>
      </w:r>
      <w:r w:rsidRPr="00AF443E">
        <w:t>HH3C-3GMODEM-MIB</w:t>
      </w:r>
      <w:r w:rsidRPr="00AF443E">
        <w:t>模块输出的告警信息。</w:t>
      </w:r>
    </w:p>
    <w:p w:rsidR="00225DCB" w:rsidRPr="00AF443E" w:rsidRDefault="00225DCB" w:rsidP="00AF443E">
      <w:pPr>
        <w:pStyle w:val="3"/>
      </w:pPr>
      <w:bookmarkStart w:id="3" w:name="_Toc389576984"/>
      <w:bookmarkStart w:id="4" w:name="_Toc392747520"/>
      <w:r w:rsidRPr="00AF443E">
        <w:t>hh3cWirelessCardInserted</w:t>
      </w:r>
      <w:bookmarkEnd w:id="3"/>
      <w:bookmarkEnd w:id="4"/>
    </w:p>
    <w:p w:rsidR="00225DCB" w:rsidRPr="00AF443E" w:rsidRDefault="00225DCB" w:rsidP="00AF443E">
      <w:pPr>
        <w:pStyle w:val="Command"/>
      </w:pPr>
      <w:r w:rsidRPr="00AF443E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225DCB" w:rsidRPr="00AF443E" w:rsidTr="00AB6668">
        <w:trPr>
          <w:cnfStyle w:val="100000000000"/>
          <w:cantSplit/>
          <w:tblHeader/>
        </w:trPr>
        <w:tc>
          <w:tcPr>
            <w:tcW w:w="1765" w:type="dxa"/>
          </w:tcPr>
          <w:p w:rsidR="00225DCB" w:rsidRPr="00AF443E" w:rsidRDefault="00225DCB" w:rsidP="00AF443E">
            <w:pPr>
              <w:pStyle w:val="TableHeadingleft"/>
            </w:pPr>
            <w:r w:rsidRPr="00AF443E">
              <w:t>OID</w:t>
            </w:r>
          </w:p>
        </w:tc>
        <w:tc>
          <w:tcPr>
            <w:tcW w:w="6937" w:type="dxa"/>
          </w:tcPr>
          <w:p w:rsidR="00225DCB" w:rsidRPr="00AF443E" w:rsidRDefault="00225DCB" w:rsidP="00AF443E">
            <w:pPr>
              <w:pStyle w:val="TableText"/>
            </w:pPr>
            <w:r w:rsidRPr="00AF443E">
              <w:t>1.3.6.1.4.1.25506.2.98.3.0.1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t>hh3c-3gmodem.mib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t>-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rPr>
                <w:rFonts w:hint="eastAsia"/>
              </w:rPr>
              <w:t>开启</w:t>
            </w:r>
          </w:p>
        </w:tc>
      </w:tr>
    </w:tbl>
    <w:p w:rsidR="00225DCB" w:rsidRPr="00AF443E" w:rsidRDefault="00225DCB" w:rsidP="00AF443E">
      <w:pPr>
        <w:pStyle w:val="Spacer"/>
      </w:pPr>
    </w:p>
    <w:p w:rsidR="00225DCB" w:rsidRPr="00AF443E" w:rsidRDefault="00225DCB" w:rsidP="00AF443E">
      <w:pPr>
        <w:pStyle w:val="Command"/>
      </w:pPr>
      <w:r w:rsidRPr="00AF443E">
        <w:t>【描述】</w:t>
      </w:r>
    </w:p>
    <w:p w:rsidR="00225DCB" w:rsidRPr="00AF443E" w:rsidRDefault="00AB6668" w:rsidP="00AB6668">
      <w:r>
        <w:rPr>
          <w:rFonts w:hint="eastAsia"/>
        </w:rPr>
        <w:t>该告警在插入无线数据卡时发送。</w:t>
      </w:r>
    </w:p>
    <w:p w:rsidR="00225DCB" w:rsidRPr="00AF443E" w:rsidRDefault="00225DCB" w:rsidP="00AF443E">
      <w:pPr>
        <w:pStyle w:val="Command"/>
      </w:pPr>
      <w:r w:rsidRPr="00AF443E">
        <w:t>【状态控制】</w:t>
      </w:r>
    </w:p>
    <w:p w:rsidR="00225DCB" w:rsidRPr="00AF443E" w:rsidRDefault="00AB6668" w:rsidP="00AF443E">
      <w:r>
        <w:rPr>
          <w:rFonts w:hint="eastAsia"/>
        </w:rPr>
        <w:t>该告警无法关闭。</w:t>
      </w:r>
    </w:p>
    <w:p w:rsidR="00225DCB" w:rsidRPr="00AF443E" w:rsidRDefault="00225DCB" w:rsidP="00AF443E">
      <w:pPr>
        <w:pStyle w:val="Command"/>
      </w:pPr>
      <w:r w:rsidRPr="00AF443E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54"/>
        <w:gridCol w:w="2016"/>
        <w:gridCol w:w="3132"/>
      </w:tblGrid>
      <w:tr w:rsidR="00AF443E" w:rsidRPr="00AF443E" w:rsidTr="00AF443E">
        <w:trPr>
          <w:cnfStyle w:val="100000000000"/>
          <w:cantSplit/>
          <w:tblHeader/>
        </w:trPr>
        <w:tc>
          <w:tcPr>
            <w:tcW w:w="3607" w:type="dxa"/>
          </w:tcPr>
          <w:p w:rsidR="00225DCB" w:rsidRPr="00AF443E" w:rsidRDefault="00225DCB" w:rsidP="00AF443E">
            <w:pPr>
              <w:pStyle w:val="TableHeading"/>
              <w:rPr>
                <w:lang w:eastAsia="en-US"/>
              </w:rPr>
            </w:pPr>
            <w:r w:rsidRPr="00AF443E">
              <w:rPr>
                <w:lang w:eastAsia="en-US"/>
              </w:rPr>
              <w:t>OID</w:t>
            </w:r>
            <w:r w:rsidRPr="00AF443E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Heading"/>
              <w:rPr>
                <w:lang w:eastAsia="en-US"/>
              </w:rPr>
            </w:pPr>
            <w:r w:rsidRPr="00AF443E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Heading"/>
              <w:rPr>
                <w:lang w:eastAsia="en-US"/>
              </w:rPr>
            </w:pPr>
            <w:r w:rsidRPr="00AF443E">
              <w:rPr>
                <w:lang w:eastAsia="en-US"/>
              </w:rPr>
              <w:t>取值范围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1.3.6.1.4.1.25506.2.98.2.2 (hh3cDeviceOUI)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(0..64)</w:t>
            </w:r>
            <w:r w:rsidRPr="00AF443E">
              <w:rPr>
                <w:rFonts w:hint="eastAsia"/>
              </w:rPr>
              <w:t>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1.3.6.1.4.1.25506.2.98.2.1 (hh3cDevSerialNumber)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(0..32)</w:t>
            </w:r>
            <w:r w:rsidRPr="00AF443E">
              <w:rPr>
                <w:rFonts w:hint="eastAsia"/>
              </w:rPr>
              <w:t>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1.3.6.1.4.1.25506.2.98.1.1.1.1.5 (hh3cWirelessCardSerialNumber)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(0..32)</w:t>
            </w:r>
            <w:r w:rsidRPr="00AF443E">
              <w:rPr>
                <w:rFonts w:hint="eastAsia"/>
              </w:rPr>
              <w:t>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1.3.6.1.4.1.25506.2.98.1.2.1.1.3 (hh3cUIMImsi)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(0..32)</w:t>
            </w:r>
            <w:r w:rsidRPr="00AF443E">
              <w:rPr>
                <w:rFonts w:hint="eastAsia"/>
              </w:rPr>
              <w:t>)</w:t>
            </w:r>
          </w:p>
        </w:tc>
      </w:tr>
    </w:tbl>
    <w:p w:rsidR="00225DCB" w:rsidRPr="00AF443E" w:rsidRDefault="00225DCB" w:rsidP="00AF443E">
      <w:pPr>
        <w:pStyle w:val="Spacer"/>
      </w:pPr>
    </w:p>
    <w:p w:rsidR="00225DCB" w:rsidRPr="00AF443E" w:rsidRDefault="00225DCB" w:rsidP="00AF443E">
      <w:pPr>
        <w:pStyle w:val="Command"/>
      </w:pPr>
      <w:r w:rsidRPr="00AF443E">
        <w:t>【处理建议】</w:t>
      </w:r>
    </w:p>
    <w:p w:rsidR="00225DCB" w:rsidRPr="00AF443E" w:rsidRDefault="00AF443E" w:rsidP="00AF443E">
      <w:r>
        <w:rPr>
          <w:rFonts w:hint="eastAsia"/>
        </w:rPr>
        <w:t>无需处理</w:t>
      </w:r>
      <w:r w:rsidR="00225DCB" w:rsidRPr="00AF443E">
        <w:rPr>
          <w:rFonts w:hint="eastAsia"/>
        </w:rPr>
        <w:t>。</w:t>
      </w:r>
    </w:p>
    <w:p w:rsidR="00225DCB" w:rsidRPr="00AF443E" w:rsidRDefault="00225DCB" w:rsidP="00AF443E">
      <w:pPr>
        <w:pStyle w:val="3"/>
      </w:pPr>
      <w:bookmarkStart w:id="5" w:name="_Toc389576985"/>
      <w:bookmarkStart w:id="6" w:name="_Toc392747521"/>
      <w:r w:rsidRPr="00AF443E">
        <w:t>hh3cWirelessCardPulledOut</w:t>
      </w:r>
      <w:bookmarkEnd w:id="5"/>
      <w:bookmarkEnd w:id="6"/>
    </w:p>
    <w:p w:rsidR="00225DCB" w:rsidRPr="00AF443E" w:rsidRDefault="00225DCB" w:rsidP="00AF443E">
      <w:pPr>
        <w:pStyle w:val="Command"/>
      </w:pPr>
      <w:r w:rsidRPr="00AF443E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225DCB" w:rsidRPr="00AF443E" w:rsidTr="00AB6668">
        <w:trPr>
          <w:cnfStyle w:val="100000000000"/>
          <w:cantSplit/>
          <w:tblHeader/>
        </w:trPr>
        <w:tc>
          <w:tcPr>
            <w:tcW w:w="1765" w:type="dxa"/>
          </w:tcPr>
          <w:p w:rsidR="00225DCB" w:rsidRPr="00AF443E" w:rsidRDefault="00225DCB" w:rsidP="00AF443E">
            <w:pPr>
              <w:pStyle w:val="TableHeadingleft"/>
            </w:pPr>
            <w:r w:rsidRPr="00AF443E">
              <w:t>OID</w:t>
            </w:r>
          </w:p>
        </w:tc>
        <w:tc>
          <w:tcPr>
            <w:tcW w:w="6937" w:type="dxa"/>
          </w:tcPr>
          <w:p w:rsidR="00225DCB" w:rsidRPr="00AF443E" w:rsidRDefault="00225DCB" w:rsidP="00AF443E">
            <w:pPr>
              <w:pStyle w:val="TableText"/>
            </w:pPr>
            <w:r w:rsidRPr="00AF443E">
              <w:t>1.3.6.1.4.1.25506.2.98.3.0.2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t>hh3c-3gmodem.mib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rPr>
                <w:rFonts w:hint="eastAsia"/>
              </w:rPr>
              <w:t>次要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rPr>
                <w:rFonts w:hint="eastAsia"/>
              </w:rPr>
              <w:t>开启</w:t>
            </w:r>
          </w:p>
        </w:tc>
      </w:tr>
    </w:tbl>
    <w:p w:rsidR="00225DCB" w:rsidRPr="00AF443E" w:rsidRDefault="00225DCB" w:rsidP="00AF443E">
      <w:pPr>
        <w:pStyle w:val="Spacer"/>
      </w:pPr>
    </w:p>
    <w:p w:rsidR="00225DCB" w:rsidRPr="00AF443E" w:rsidRDefault="00225DCB" w:rsidP="00AF443E">
      <w:pPr>
        <w:pStyle w:val="Command"/>
      </w:pPr>
      <w:r w:rsidRPr="00AF443E">
        <w:lastRenderedPageBreak/>
        <w:t>【描述】</w:t>
      </w:r>
    </w:p>
    <w:p w:rsidR="00225DCB" w:rsidRPr="00AF443E" w:rsidRDefault="00D54ABF" w:rsidP="00AF443E">
      <w:r>
        <w:rPr>
          <w:rFonts w:hint="eastAsia"/>
        </w:rPr>
        <w:t>该告警在拔出无线数据卡时发送。</w:t>
      </w:r>
    </w:p>
    <w:p w:rsidR="00225DCB" w:rsidRPr="00AF443E" w:rsidRDefault="00225DCB" w:rsidP="00AF443E">
      <w:pPr>
        <w:pStyle w:val="Command"/>
      </w:pPr>
      <w:r w:rsidRPr="00AF443E">
        <w:t>【状态控制】</w:t>
      </w:r>
    </w:p>
    <w:p w:rsidR="00225DCB" w:rsidRPr="00AF443E" w:rsidRDefault="00AB6668" w:rsidP="00AF443E">
      <w:r>
        <w:rPr>
          <w:rFonts w:hint="eastAsia"/>
        </w:rPr>
        <w:t>该告警无法关闭。</w:t>
      </w:r>
    </w:p>
    <w:p w:rsidR="00225DCB" w:rsidRPr="00AF443E" w:rsidRDefault="00225DCB" w:rsidP="00AF443E">
      <w:pPr>
        <w:pStyle w:val="Command"/>
      </w:pPr>
      <w:r w:rsidRPr="00AF443E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54"/>
        <w:gridCol w:w="2016"/>
        <w:gridCol w:w="3132"/>
      </w:tblGrid>
      <w:tr w:rsidR="00AF443E" w:rsidRPr="00AF443E" w:rsidTr="00AF443E">
        <w:trPr>
          <w:cnfStyle w:val="100000000000"/>
          <w:cantSplit/>
          <w:tblHeader/>
        </w:trPr>
        <w:tc>
          <w:tcPr>
            <w:tcW w:w="3607" w:type="dxa"/>
          </w:tcPr>
          <w:p w:rsidR="00225DCB" w:rsidRPr="00AF443E" w:rsidRDefault="00225DCB" w:rsidP="00AF443E">
            <w:pPr>
              <w:pStyle w:val="TableHeading"/>
              <w:rPr>
                <w:lang w:eastAsia="en-US"/>
              </w:rPr>
            </w:pPr>
            <w:r w:rsidRPr="00AF443E">
              <w:rPr>
                <w:lang w:eastAsia="en-US"/>
              </w:rPr>
              <w:t>OID</w:t>
            </w:r>
            <w:r w:rsidRPr="00AF443E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Heading"/>
              <w:rPr>
                <w:lang w:eastAsia="en-US"/>
              </w:rPr>
            </w:pPr>
            <w:r w:rsidRPr="00AF443E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Heading"/>
              <w:rPr>
                <w:lang w:eastAsia="en-US"/>
              </w:rPr>
            </w:pPr>
            <w:r w:rsidRPr="00AF443E">
              <w:rPr>
                <w:lang w:eastAsia="en-US"/>
              </w:rPr>
              <w:t>取值范围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1.3.6.1.4.1.25506.2.98.2.2 (hh3cDeviceOUI)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(0..64)</w:t>
            </w:r>
            <w:r w:rsidRPr="00AF443E">
              <w:rPr>
                <w:rFonts w:hint="eastAsia"/>
              </w:rPr>
              <w:t>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1.3.6.1.4.1.25506.2.98.2.1 (hh3cDevSerialNumber)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(0..32)</w:t>
            </w:r>
            <w:r w:rsidRPr="00AF443E">
              <w:rPr>
                <w:rFonts w:hint="eastAsia"/>
              </w:rPr>
              <w:t>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1.3.6.1.4.1.25506.2.98.1.1.1.1.5 (hh3cWirelessCardSerialNumber)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(0..32)</w:t>
            </w:r>
            <w:r w:rsidRPr="00AF443E">
              <w:rPr>
                <w:rFonts w:hint="eastAsia"/>
              </w:rPr>
              <w:t>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1.3.6.1.4.1.25506.2.98.1.2.1.1.3 (hh3cUIMImsi)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(0..32)</w:t>
            </w:r>
            <w:r w:rsidRPr="00AF443E">
              <w:rPr>
                <w:rFonts w:hint="eastAsia"/>
              </w:rPr>
              <w:t>)</w:t>
            </w:r>
          </w:p>
        </w:tc>
      </w:tr>
    </w:tbl>
    <w:p w:rsidR="00225DCB" w:rsidRPr="00AF443E" w:rsidRDefault="00225DCB" w:rsidP="00AF443E">
      <w:pPr>
        <w:pStyle w:val="Spacer"/>
      </w:pPr>
    </w:p>
    <w:p w:rsidR="00225DCB" w:rsidRPr="00AF443E" w:rsidRDefault="00225DCB" w:rsidP="00AF443E">
      <w:pPr>
        <w:pStyle w:val="Command"/>
      </w:pPr>
      <w:r w:rsidRPr="00AF443E">
        <w:t>【处理建议】</w:t>
      </w:r>
    </w:p>
    <w:p w:rsidR="00225DCB" w:rsidRDefault="00225DCB" w:rsidP="00AF443E">
      <w:r w:rsidRPr="00AF443E">
        <w:rPr>
          <w:rFonts w:hint="eastAsia"/>
        </w:rPr>
        <w:t>如果</w:t>
      </w:r>
      <w:r w:rsidR="004D3501">
        <w:rPr>
          <w:rFonts w:hint="eastAsia"/>
        </w:rPr>
        <w:t>无线数据卡被人为拔出</w:t>
      </w:r>
      <w:r w:rsidRPr="00AF443E">
        <w:rPr>
          <w:rFonts w:hint="eastAsia"/>
        </w:rPr>
        <w:t>，</w:t>
      </w:r>
      <w:r w:rsidR="004D3501">
        <w:rPr>
          <w:rFonts w:hint="eastAsia"/>
        </w:rPr>
        <w:t>无需处理</w:t>
      </w:r>
      <w:r w:rsidRPr="00AF443E">
        <w:rPr>
          <w:rFonts w:hint="eastAsia"/>
        </w:rPr>
        <w:t>。</w:t>
      </w:r>
    </w:p>
    <w:p w:rsidR="004D3501" w:rsidRDefault="004D3501" w:rsidP="00AF443E">
      <w:r>
        <w:rPr>
          <w:rFonts w:hint="eastAsia"/>
        </w:rPr>
        <w:t>如果无线数据卡没有被拔出：</w:t>
      </w:r>
    </w:p>
    <w:p w:rsidR="00000000" w:rsidRDefault="004D3501">
      <w:pPr>
        <w:pStyle w:val="ItemStep"/>
      </w:pPr>
      <w:r>
        <w:rPr>
          <w:rFonts w:hint="eastAsia"/>
        </w:rPr>
        <w:t>确认无线数据卡</w:t>
      </w:r>
      <w:r>
        <w:rPr>
          <w:rFonts w:hint="eastAsia"/>
          <w:lang w:eastAsia="zh-CN"/>
        </w:rPr>
        <w:t>安装正确。</w:t>
      </w:r>
    </w:p>
    <w:p w:rsidR="00000000" w:rsidRDefault="004D3501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225DCB" w:rsidRPr="00AF443E" w:rsidRDefault="00225DCB" w:rsidP="00AF443E">
      <w:pPr>
        <w:pStyle w:val="3"/>
      </w:pPr>
      <w:bookmarkStart w:id="7" w:name="_Toc389576986"/>
      <w:bookmarkStart w:id="8" w:name="_Toc392747522"/>
      <w:r w:rsidRPr="00AF443E">
        <w:t>hh3cAccessMediaChanged</w:t>
      </w:r>
      <w:bookmarkEnd w:id="7"/>
      <w:bookmarkEnd w:id="8"/>
    </w:p>
    <w:p w:rsidR="00225DCB" w:rsidRPr="00AF443E" w:rsidRDefault="00225DCB" w:rsidP="00AF443E">
      <w:pPr>
        <w:pStyle w:val="Command"/>
      </w:pPr>
      <w:r w:rsidRPr="00AF443E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225DCB" w:rsidRPr="00AF443E" w:rsidTr="00AB6668">
        <w:trPr>
          <w:cnfStyle w:val="100000000000"/>
          <w:cantSplit/>
          <w:tblHeader/>
        </w:trPr>
        <w:tc>
          <w:tcPr>
            <w:tcW w:w="1765" w:type="dxa"/>
          </w:tcPr>
          <w:p w:rsidR="00225DCB" w:rsidRPr="00AF443E" w:rsidRDefault="00225DCB" w:rsidP="00AF443E">
            <w:pPr>
              <w:pStyle w:val="TableHeadingleft"/>
            </w:pPr>
            <w:r w:rsidRPr="00AF443E">
              <w:t>OID</w:t>
            </w:r>
          </w:p>
        </w:tc>
        <w:tc>
          <w:tcPr>
            <w:tcW w:w="6937" w:type="dxa"/>
          </w:tcPr>
          <w:p w:rsidR="00225DCB" w:rsidRPr="00AF443E" w:rsidRDefault="00225DCB" w:rsidP="00AF443E">
            <w:pPr>
              <w:pStyle w:val="TableText"/>
            </w:pPr>
            <w:r w:rsidRPr="00AF443E">
              <w:t>1.3.6.1.4.1.25506.2.98.3.0.5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t>hh3c-3gmodem.mib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t>-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rPr>
                <w:rFonts w:hint="eastAsia"/>
              </w:rPr>
              <w:t>开启</w:t>
            </w:r>
          </w:p>
        </w:tc>
      </w:tr>
    </w:tbl>
    <w:p w:rsidR="00225DCB" w:rsidRPr="00AF443E" w:rsidRDefault="00225DCB" w:rsidP="00AF443E">
      <w:pPr>
        <w:pStyle w:val="Spacer"/>
      </w:pPr>
    </w:p>
    <w:p w:rsidR="00225DCB" w:rsidRPr="00AF443E" w:rsidRDefault="00225DCB" w:rsidP="00AF443E">
      <w:pPr>
        <w:pStyle w:val="Command"/>
      </w:pPr>
      <w:r w:rsidRPr="00AF443E">
        <w:t>【描述】</w:t>
      </w:r>
    </w:p>
    <w:p w:rsidR="00225DCB" w:rsidRPr="00AF443E" w:rsidRDefault="004D3501" w:rsidP="00AF443E">
      <w:r>
        <w:rPr>
          <w:rFonts w:hint="eastAsia"/>
        </w:rPr>
        <w:t>该告警在</w:t>
      </w:r>
      <w:r w:rsidR="00225DCB" w:rsidRPr="00AF443E">
        <w:rPr>
          <w:rFonts w:hint="eastAsia"/>
        </w:rPr>
        <w:t>传输介质发生改变</w:t>
      </w:r>
      <w:r>
        <w:rPr>
          <w:rFonts w:hint="eastAsia"/>
        </w:rPr>
        <w:t>时发送</w:t>
      </w:r>
      <w:r w:rsidR="00225DCB" w:rsidRPr="00AF443E">
        <w:rPr>
          <w:rFonts w:hint="eastAsia"/>
        </w:rPr>
        <w:t>。</w:t>
      </w:r>
    </w:p>
    <w:p w:rsidR="00225DCB" w:rsidRPr="00AF443E" w:rsidRDefault="00225DCB" w:rsidP="00AF443E">
      <w:pPr>
        <w:pStyle w:val="Command"/>
      </w:pPr>
      <w:r w:rsidRPr="00AF443E">
        <w:t>【状态控制】</w:t>
      </w:r>
    </w:p>
    <w:p w:rsidR="00225DCB" w:rsidRPr="00AF443E" w:rsidRDefault="00D54ABF" w:rsidP="00AF443E">
      <w:r>
        <w:rPr>
          <w:rFonts w:hint="eastAsia"/>
        </w:rPr>
        <w:t>该告警无法关闭。</w:t>
      </w:r>
      <w:r w:rsidR="00225DCB" w:rsidRPr="00AF443E">
        <w:t xml:space="preserve"> </w:t>
      </w:r>
    </w:p>
    <w:p w:rsidR="00225DCB" w:rsidRPr="00AF443E" w:rsidRDefault="00225DCB" w:rsidP="00AF443E">
      <w:pPr>
        <w:pStyle w:val="Command"/>
      </w:pPr>
      <w:r w:rsidRPr="00AF443E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49"/>
        <w:gridCol w:w="2014"/>
        <w:gridCol w:w="3139"/>
      </w:tblGrid>
      <w:tr w:rsidR="00AF443E" w:rsidRPr="00AF443E" w:rsidTr="00AF443E">
        <w:trPr>
          <w:cnfStyle w:val="100000000000"/>
          <w:cantSplit/>
          <w:tblHeader/>
        </w:trPr>
        <w:tc>
          <w:tcPr>
            <w:tcW w:w="3607" w:type="dxa"/>
          </w:tcPr>
          <w:p w:rsidR="00225DCB" w:rsidRPr="00AF443E" w:rsidRDefault="00225DCB" w:rsidP="00AF443E">
            <w:pPr>
              <w:pStyle w:val="TableHeading"/>
              <w:rPr>
                <w:lang w:eastAsia="en-US"/>
              </w:rPr>
            </w:pPr>
            <w:r w:rsidRPr="00AF443E">
              <w:rPr>
                <w:lang w:eastAsia="en-US"/>
              </w:rPr>
              <w:t>OID</w:t>
            </w:r>
            <w:r w:rsidRPr="00AF443E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Heading"/>
              <w:rPr>
                <w:lang w:eastAsia="en-US"/>
              </w:rPr>
            </w:pPr>
            <w:r w:rsidRPr="00AF443E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Heading"/>
              <w:rPr>
                <w:lang w:eastAsia="en-US"/>
              </w:rPr>
            </w:pPr>
            <w:r w:rsidRPr="00AF443E">
              <w:rPr>
                <w:lang w:eastAsia="en-US"/>
              </w:rPr>
              <w:t>取值范围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1.3.6.1.4.1.25506.2.98.2.2 (hh3cDeviceOUI)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(0..64)</w:t>
            </w:r>
            <w:r w:rsidRPr="00AF443E">
              <w:rPr>
                <w:rFonts w:hint="eastAsia"/>
              </w:rPr>
              <w:t>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1.3.6.1.4.1.25506.2.98.2.1 (hh3cDevSerialNumber)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(0..32)</w:t>
            </w:r>
            <w:r w:rsidRPr="00AF443E">
              <w:rPr>
                <w:rFonts w:hint="eastAsia"/>
              </w:rPr>
              <w:t>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1.3.6.1.4.1.25506.2.98.1.1.1.1.5 (hh3cWirelessCardSerialNumber)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(0..32)</w:t>
            </w:r>
            <w:r w:rsidRPr="00AF443E">
              <w:rPr>
                <w:rFonts w:hint="eastAsia"/>
              </w:rPr>
              <w:t>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lastRenderedPageBreak/>
              <w:t>1.3.6.1.4.1.25506.2.98.1.2.1.1.3 (hh3cUIMImsi)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(0..32)</w:t>
            </w:r>
            <w:r w:rsidRPr="00AF443E">
              <w:rPr>
                <w:rFonts w:hint="eastAsia"/>
              </w:rPr>
              <w:t>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1.3.6.1.4.1.25506.2.98.2.3 (hh3cAccessMedia)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unknown(1)</w:t>
            </w:r>
          </w:p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air(2)</w:t>
            </w:r>
          </w:p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cable(3)</w:t>
            </w:r>
          </w:p>
        </w:tc>
      </w:tr>
    </w:tbl>
    <w:p w:rsidR="00225DCB" w:rsidRPr="00AF443E" w:rsidRDefault="00225DCB" w:rsidP="00AF443E">
      <w:pPr>
        <w:pStyle w:val="Spacer"/>
      </w:pPr>
    </w:p>
    <w:p w:rsidR="00225DCB" w:rsidRPr="00AF443E" w:rsidRDefault="00225DCB" w:rsidP="00AF443E">
      <w:pPr>
        <w:pStyle w:val="Command"/>
      </w:pPr>
      <w:r w:rsidRPr="00AF443E">
        <w:t>【处理建议】</w:t>
      </w:r>
    </w:p>
    <w:p w:rsidR="00225DCB" w:rsidRPr="00AF443E" w:rsidRDefault="004D3501" w:rsidP="00AF443E">
      <w:r>
        <w:rPr>
          <w:rFonts w:hint="eastAsia"/>
        </w:rPr>
        <w:t>无需处理。</w:t>
      </w:r>
    </w:p>
    <w:p w:rsidR="00225DCB" w:rsidRPr="00AF443E" w:rsidRDefault="00225DCB" w:rsidP="00AF443E">
      <w:pPr>
        <w:pStyle w:val="3"/>
      </w:pPr>
      <w:bookmarkStart w:id="9" w:name="_Toc389576987"/>
      <w:bookmarkStart w:id="10" w:name="_Toc392747523"/>
      <w:r w:rsidRPr="00AF443E">
        <w:t>hh3c3GRssiStrongSignalTrap</w:t>
      </w:r>
      <w:bookmarkEnd w:id="9"/>
      <w:bookmarkEnd w:id="10"/>
    </w:p>
    <w:p w:rsidR="00225DCB" w:rsidRPr="00AF443E" w:rsidRDefault="00225DCB" w:rsidP="00AF443E">
      <w:pPr>
        <w:pStyle w:val="Command"/>
      </w:pPr>
      <w:r w:rsidRPr="00AF443E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225DCB" w:rsidRPr="00AF443E" w:rsidTr="00AB6668">
        <w:trPr>
          <w:cnfStyle w:val="100000000000"/>
          <w:cantSplit/>
          <w:tblHeader/>
        </w:trPr>
        <w:tc>
          <w:tcPr>
            <w:tcW w:w="1765" w:type="dxa"/>
          </w:tcPr>
          <w:p w:rsidR="00225DCB" w:rsidRPr="00AF443E" w:rsidRDefault="00225DCB" w:rsidP="00AF443E">
            <w:pPr>
              <w:pStyle w:val="TableHeadingleft"/>
            </w:pPr>
            <w:r w:rsidRPr="00AF443E">
              <w:t>OID</w:t>
            </w:r>
          </w:p>
        </w:tc>
        <w:tc>
          <w:tcPr>
            <w:tcW w:w="6937" w:type="dxa"/>
          </w:tcPr>
          <w:p w:rsidR="00225DCB" w:rsidRPr="00AF443E" w:rsidRDefault="00225DCB" w:rsidP="00AF443E">
            <w:pPr>
              <w:pStyle w:val="TableText"/>
            </w:pPr>
            <w:r w:rsidRPr="00AF443E">
              <w:t>1.3.6.1.4.1.25506.2.98.3.0.6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t>hh3c-3gmodem.mib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t>-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rPr>
                <w:rFonts w:hint="eastAsia"/>
              </w:rPr>
              <w:t>开启</w:t>
            </w:r>
          </w:p>
        </w:tc>
      </w:tr>
    </w:tbl>
    <w:p w:rsidR="00225DCB" w:rsidRPr="00AF443E" w:rsidRDefault="00225DCB" w:rsidP="00AF443E">
      <w:pPr>
        <w:pStyle w:val="Spacer"/>
      </w:pPr>
    </w:p>
    <w:p w:rsidR="00225DCB" w:rsidRPr="00AF443E" w:rsidRDefault="00225DCB" w:rsidP="00AF443E">
      <w:pPr>
        <w:pStyle w:val="Command"/>
      </w:pPr>
      <w:r w:rsidRPr="00AF443E">
        <w:t>【描述】</w:t>
      </w:r>
    </w:p>
    <w:p w:rsidR="00225DCB" w:rsidRPr="00AF443E" w:rsidRDefault="004D3501" w:rsidP="00AF443E">
      <w:r>
        <w:rPr>
          <w:rFonts w:hint="eastAsia"/>
        </w:rPr>
        <w:t>该告警在</w:t>
      </w:r>
      <w:r w:rsidR="00225DCB" w:rsidRPr="00AF443E">
        <w:rPr>
          <w:rFonts w:hint="eastAsia"/>
        </w:rPr>
        <w:t>当前</w:t>
      </w:r>
      <w:r w:rsidR="00225DCB" w:rsidRPr="00AF443E">
        <w:rPr>
          <w:rFonts w:hint="eastAsia"/>
        </w:rPr>
        <w:t>RSSI</w:t>
      </w:r>
      <w:r w:rsidR="00225DCB" w:rsidRPr="00AF443E">
        <w:rPr>
          <w:rFonts w:hint="eastAsia"/>
        </w:rPr>
        <w:t>水平超过中等信号阈值</w:t>
      </w:r>
      <w:r>
        <w:rPr>
          <w:rFonts w:hint="eastAsia"/>
        </w:rPr>
        <w:t>时发送。</w:t>
      </w:r>
    </w:p>
    <w:p w:rsidR="00225DCB" w:rsidRPr="00AF443E" w:rsidRDefault="00225DCB" w:rsidP="00AF443E">
      <w:pPr>
        <w:pStyle w:val="Command"/>
      </w:pPr>
      <w:r w:rsidRPr="00AF443E">
        <w:t>【状态控制】</w:t>
      </w:r>
    </w:p>
    <w:p w:rsidR="00225DCB" w:rsidRPr="00AF443E" w:rsidRDefault="00D54ABF" w:rsidP="00AF443E">
      <w:r>
        <w:rPr>
          <w:rFonts w:hint="eastAsia"/>
        </w:rPr>
        <w:t>该告警无法关闭。</w:t>
      </w:r>
    </w:p>
    <w:p w:rsidR="00225DCB" w:rsidRPr="00AF443E" w:rsidRDefault="00225DCB" w:rsidP="00AF443E">
      <w:pPr>
        <w:pStyle w:val="Command"/>
      </w:pPr>
      <w:r w:rsidRPr="00AF443E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45"/>
        <w:gridCol w:w="2011"/>
        <w:gridCol w:w="3146"/>
      </w:tblGrid>
      <w:tr w:rsidR="00AF443E" w:rsidRPr="00AF443E" w:rsidTr="00AF443E">
        <w:trPr>
          <w:cnfStyle w:val="100000000000"/>
          <w:cantSplit/>
          <w:tblHeader/>
        </w:trPr>
        <w:tc>
          <w:tcPr>
            <w:tcW w:w="3607" w:type="dxa"/>
          </w:tcPr>
          <w:p w:rsidR="00225DCB" w:rsidRPr="00AF443E" w:rsidRDefault="00225DCB" w:rsidP="00AF443E">
            <w:pPr>
              <w:pStyle w:val="TableHeading"/>
              <w:rPr>
                <w:lang w:eastAsia="en-US"/>
              </w:rPr>
            </w:pPr>
            <w:r w:rsidRPr="00AF443E">
              <w:rPr>
                <w:lang w:eastAsia="en-US"/>
              </w:rPr>
              <w:t>OID</w:t>
            </w:r>
            <w:r w:rsidRPr="00AF443E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Heading"/>
              <w:rPr>
                <w:lang w:eastAsia="en-US"/>
              </w:rPr>
            </w:pPr>
            <w:r w:rsidRPr="00AF443E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Heading"/>
              <w:rPr>
                <w:lang w:eastAsia="en-US"/>
              </w:rPr>
            </w:pPr>
            <w:r w:rsidRPr="00AF443E">
              <w:rPr>
                <w:lang w:eastAsia="en-US"/>
              </w:rPr>
              <w:t>取值范围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1.3.6.1.4.1.25506.2.98.1.1.1.1.1 (hh3cWirelessCardIndex)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1..2147483647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1.3.6.1.4.1.25506.2.98.2.2 (hh3cDeviceOUI)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(0..64)</w:t>
            </w:r>
            <w:r w:rsidRPr="00AF443E">
              <w:rPr>
                <w:rFonts w:hint="eastAsia"/>
              </w:rPr>
              <w:t>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1.3.6.1.4.1.25506.2.98.1.1.1.1.5 (hh3cWirelessCardSerialNumber)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(0..32)</w:t>
            </w:r>
            <w:r w:rsidRPr="00AF443E">
              <w:rPr>
                <w:rFonts w:hint="eastAsia"/>
              </w:rPr>
              <w:t>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1.3.6.1.4.1.25506.2.98.2.1 (hh3cDevSerialNumber)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(0..32)</w:t>
            </w:r>
            <w:r w:rsidRPr="00AF443E">
              <w:rPr>
                <w:rFonts w:hint="eastAsia"/>
              </w:rPr>
              <w:t>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1.3.6.1.4.1.25506.2.98.2.4 (hh3c3GCurrentService)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unknown(1)</w:t>
            </w:r>
          </w:p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oneXRtt(2)</w:t>
            </w:r>
          </w:p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evDo(3)</w:t>
            </w:r>
          </w:p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gsm(4)</w:t>
            </w:r>
          </w:p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lte(5)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1.3.6.1.4.1.25506.2.98.2.5 (hh3c3GCurrentRssiBind)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-2147483648</w:t>
            </w:r>
            <w:r w:rsidRPr="00AF443E">
              <w:rPr>
                <w:rFonts w:hint="eastAsia"/>
              </w:rPr>
              <w:t xml:space="preserve"> | </w:t>
            </w:r>
            <w:r w:rsidRPr="00AF443E">
              <w:rPr>
                <w:lang w:eastAsia="en-US"/>
              </w:rPr>
              <w:t>-150..0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1.3.6.1.4.1.25506.2.98.2.6 (hh3c3GImsiBind)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(0..32)</w:t>
            </w:r>
            <w:r w:rsidRPr="00AF443E">
              <w:rPr>
                <w:rFonts w:hint="eastAsia"/>
              </w:rPr>
              <w:t>)</w:t>
            </w:r>
          </w:p>
        </w:tc>
      </w:tr>
    </w:tbl>
    <w:p w:rsidR="00225DCB" w:rsidRPr="00AF443E" w:rsidRDefault="00225DCB" w:rsidP="00AF443E">
      <w:pPr>
        <w:pStyle w:val="Spacer"/>
      </w:pPr>
    </w:p>
    <w:p w:rsidR="00225DCB" w:rsidRPr="00AF443E" w:rsidRDefault="00225DCB" w:rsidP="00AF443E">
      <w:pPr>
        <w:pStyle w:val="Command"/>
      </w:pPr>
      <w:r w:rsidRPr="00AF443E">
        <w:t>【处理建议】</w:t>
      </w:r>
    </w:p>
    <w:p w:rsidR="00225DCB" w:rsidRPr="00AF443E" w:rsidRDefault="004D3501" w:rsidP="00AF443E">
      <w:r>
        <w:rPr>
          <w:rFonts w:hint="eastAsia"/>
        </w:rPr>
        <w:t>无需处理。</w:t>
      </w:r>
    </w:p>
    <w:p w:rsidR="00225DCB" w:rsidRPr="00AF443E" w:rsidRDefault="00225DCB" w:rsidP="00AF443E">
      <w:pPr>
        <w:pStyle w:val="3"/>
      </w:pPr>
      <w:bookmarkStart w:id="11" w:name="_Toc389576988"/>
      <w:bookmarkStart w:id="12" w:name="_Toc392747524"/>
      <w:r w:rsidRPr="00AF443E">
        <w:t>hh3c3GRssiMediumSignalTrap</w:t>
      </w:r>
      <w:bookmarkEnd w:id="11"/>
      <w:bookmarkEnd w:id="12"/>
    </w:p>
    <w:p w:rsidR="00225DCB" w:rsidRPr="00AF443E" w:rsidRDefault="00225DCB" w:rsidP="00AF443E">
      <w:pPr>
        <w:pStyle w:val="Command"/>
      </w:pPr>
      <w:r w:rsidRPr="00AF443E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225DCB" w:rsidRPr="00AF443E" w:rsidTr="00AB6668">
        <w:trPr>
          <w:cnfStyle w:val="100000000000"/>
          <w:cantSplit/>
          <w:tblHeader/>
        </w:trPr>
        <w:tc>
          <w:tcPr>
            <w:tcW w:w="1765" w:type="dxa"/>
          </w:tcPr>
          <w:p w:rsidR="00225DCB" w:rsidRPr="00AF443E" w:rsidRDefault="00225DCB" w:rsidP="00AF443E">
            <w:pPr>
              <w:pStyle w:val="TableHeadingleft"/>
            </w:pPr>
            <w:r w:rsidRPr="00AF443E">
              <w:t>OID</w:t>
            </w:r>
          </w:p>
        </w:tc>
        <w:tc>
          <w:tcPr>
            <w:tcW w:w="6937" w:type="dxa"/>
          </w:tcPr>
          <w:p w:rsidR="00225DCB" w:rsidRPr="00AF443E" w:rsidRDefault="00225DCB" w:rsidP="00AF443E">
            <w:pPr>
              <w:pStyle w:val="TableText"/>
            </w:pPr>
            <w:r w:rsidRPr="00AF443E">
              <w:t>1.3.6.1.4.1.25506.2.98.3.0.7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t>hh3c-3gmodem.mib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t>-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rPr>
                <w:rFonts w:hint="eastAsia"/>
              </w:rPr>
              <w:t>开启</w:t>
            </w:r>
          </w:p>
        </w:tc>
      </w:tr>
    </w:tbl>
    <w:p w:rsidR="00225DCB" w:rsidRPr="00AF443E" w:rsidRDefault="00225DCB" w:rsidP="00AF443E">
      <w:pPr>
        <w:pStyle w:val="Spacer"/>
      </w:pPr>
    </w:p>
    <w:p w:rsidR="00225DCB" w:rsidRPr="00AF443E" w:rsidRDefault="00225DCB" w:rsidP="00AF443E">
      <w:pPr>
        <w:pStyle w:val="Command"/>
      </w:pPr>
      <w:r w:rsidRPr="00AF443E">
        <w:t>【描述】</w:t>
      </w:r>
    </w:p>
    <w:p w:rsidR="00225DCB" w:rsidRPr="00AF443E" w:rsidRDefault="00C82F77" w:rsidP="00AF443E">
      <w:r>
        <w:rPr>
          <w:rFonts w:hint="eastAsia"/>
        </w:rPr>
        <w:t>该告警在</w:t>
      </w:r>
      <w:r w:rsidR="00225DCB" w:rsidRPr="00AF443E">
        <w:rPr>
          <w:rFonts w:hint="eastAsia"/>
        </w:rPr>
        <w:t>当前</w:t>
      </w:r>
      <w:r w:rsidR="00225DCB" w:rsidRPr="00AF443E">
        <w:rPr>
          <w:rFonts w:hint="eastAsia"/>
        </w:rPr>
        <w:t>RSSI</w:t>
      </w:r>
      <w:r w:rsidR="00225DCB" w:rsidRPr="00AF443E">
        <w:rPr>
          <w:rFonts w:hint="eastAsia"/>
        </w:rPr>
        <w:t>水平处于中等信号阈值与弱信号阈值之间</w:t>
      </w:r>
      <w:r>
        <w:rPr>
          <w:rFonts w:hint="eastAsia"/>
        </w:rPr>
        <w:t>时发送</w:t>
      </w:r>
      <w:r w:rsidR="00225DCB" w:rsidRPr="00AF443E">
        <w:rPr>
          <w:rFonts w:hint="eastAsia"/>
        </w:rPr>
        <w:t>。</w:t>
      </w:r>
    </w:p>
    <w:p w:rsidR="00225DCB" w:rsidRPr="00AF443E" w:rsidRDefault="00225DCB" w:rsidP="00AF443E">
      <w:pPr>
        <w:pStyle w:val="Command"/>
      </w:pPr>
      <w:r w:rsidRPr="00AF443E">
        <w:t>【状态控制】</w:t>
      </w:r>
    </w:p>
    <w:p w:rsidR="00225DCB" w:rsidRPr="00AF443E" w:rsidRDefault="00D54ABF" w:rsidP="00AF443E">
      <w:r>
        <w:rPr>
          <w:rFonts w:hint="eastAsia"/>
        </w:rPr>
        <w:t>该告警无法关闭。</w:t>
      </w:r>
    </w:p>
    <w:p w:rsidR="00225DCB" w:rsidRPr="00AF443E" w:rsidRDefault="00225DCB" w:rsidP="00AF443E">
      <w:pPr>
        <w:pStyle w:val="Command"/>
      </w:pPr>
      <w:r w:rsidRPr="00AF443E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45"/>
        <w:gridCol w:w="2011"/>
        <w:gridCol w:w="3146"/>
      </w:tblGrid>
      <w:tr w:rsidR="00AF443E" w:rsidRPr="00AF443E" w:rsidTr="00AF443E">
        <w:trPr>
          <w:cnfStyle w:val="100000000000"/>
          <w:cantSplit/>
          <w:tblHeader/>
        </w:trPr>
        <w:tc>
          <w:tcPr>
            <w:tcW w:w="3607" w:type="dxa"/>
          </w:tcPr>
          <w:p w:rsidR="00225DCB" w:rsidRPr="00AF443E" w:rsidRDefault="00225DCB" w:rsidP="00AF443E">
            <w:pPr>
              <w:pStyle w:val="TableHeading"/>
              <w:rPr>
                <w:lang w:eastAsia="en-US"/>
              </w:rPr>
            </w:pPr>
            <w:r w:rsidRPr="00AF443E">
              <w:rPr>
                <w:lang w:eastAsia="en-US"/>
              </w:rPr>
              <w:t>OID</w:t>
            </w:r>
            <w:r w:rsidRPr="00AF443E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Heading"/>
              <w:rPr>
                <w:lang w:eastAsia="en-US"/>
              </w:rPr>
            </w:pPr>
            <w:r w:rsidRPr="00AF443E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Heading"/>
              <w:rPr>
                <w:lang w:eastAsia="en-US"/>
              </w:rPr>
            </w:pPr>
            <w:r w:rsidRPr="00AF443E">
              <w:rPr>
                <w:lang w:eastAsia="en-US"/>
              </w:rPr>
              <w:t>取值范围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1.3.6.1.4.1.25506.2.98.1.1.1.1.1 (hh3cWirelessCardIndex)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1..2147483647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1.3.6.1.4.1.25506.2.98.2.2 (hh3cDeviceOUI)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(0..64)</w:t>
            </w:r>
            <w:r w:rsidRPr="00AF443E">
              <w:rPr>
                <w:rFonts w:hint="eastAsia"/>
              </w:rPr>
              <w:t>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1.3.6.1.4.1.25506.2.98.1.1.1.1.5 (hh3cWirelessCardSerialNumber)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(0..32)</w:t>
            </w:r>
            <w:r w:rsidRPr="00AF443E">
              <w:rPr>
                <w:rFonts w:hint="eastAsia"/>
              </w:rPr>
              <w:t>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1.3.6.1.4.1.25506.2.98.2.1 (hh3cDevSerialNumber)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(0..32)</w:t>
            </w:r>
            <w:r w:rsidRPr="00AF443E">
              <w:rPr>
                <w:rFonts w:hint="eastAsia"/>
              </w:rPr>
              <w:t>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1.3.6.1.4.1.25506.2.98.2.4 (hh3c3GCurrentService)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unknown(1)</w:t>
            </w:r>
          </w:p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oneXRtt(2)</w:t>
            </w:r>
          </w:p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evDo(3)</w:t>
            </w:r>
          </w:p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gsm(4)</w:t>
            </w:r>
          </w:p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lte(5)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1.3.6.1.4.1.25506.2.98.2.5 (hh3c3GCurrentRssiBind)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-2147483648</w:t>
            </w:r>
            <w:r w:rsidRPr="00AF443E">
              <w:rPr>
                <w:rFonts w:hint="eastAsia"/>
              </w:rPr>
              <w:t xml:space="preserve"> | </w:t>
            </w:r>
            <w:r w:rsidRPr="00AF443E">
              <w:rPr>
                <w:lang w:eastAsia="en-US"/>
              </w:rPr>
              <w:t>-150..0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1.3.6.1.4.1.25506.2.98.2.6 (hh3c3GImsiBind)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(0..32)</w:t>
            </w:r>
            <w:r w:rsidRPr="00AF443E">
              <w:rPr>
                <w:rFonts w:hint="eastAsia"/>
              </w:rPr>
              <w:t>)</w:t>
            </w:r>
          </w:p>
        </w:tc>
      </w:tr>
    </w:tbl>
    <w:p w:rsidR="00225DCB" w:rsidRPr="00AF443E" w:rsidRDefault="00225DCB" w:rsidP="00AF443E">
      <w:pPr>
        <w:pStyle w:val="Spacer"/>
      </w:pPr>
    </w:p>
    <w:p w:rsidR="00225DCB" w:rsidRPr="00AF443E" w:rsidRDefault="00225DCB" w:rsidP="00AF443E">
      <w:pPr>
        <w:pStyle w:val="Command"/>
      </w:pPr>
      <w:r w:rsidRPr="00AF443E">
        <w:t>【处理建议】</w:t>
      </w:r>
    </w:p>
    <w:p w:rsidR="00225DCB" w:rsidRPr="00AF443E" w:rsidRDefault="004D3501" w:rsidP="00AF443E">
      <w:r>
        <w:rPr>
          <w:rFonts w:hint="eastAsia"/>
        </w:rPr>
        <w:t>无需处理</w:t>
      </w:r>
      <w:r w:rsidR="00225DCB" w:rsidRPr="00AF443E">
        <w:rPr>
          <w:rFonts w:hint="eastAsia"/>
        </w:rPr>
        <w:t>。</w:t>
      </w:r>
    </w:p>
    <w:p w:rsidR="00225DCB" w:rsidRPr="00AF443E" w:rsidRDefault="00225DCB" w:rsidP="00AF443E">
      <w:pPr>
        <w:pStyle w:val="3"/>
      </w:pPr>
      <w:bookmarkStart w:id="13" w:name="_Toc389576989"/>
      <w:bookmarkStart w:id="14" w:name="_Toc392747525"/>
      <w:r w:rsidRPr="00AF443E">
        <w:t>hh3c3GRssiWeakSignalTrap</w:t>
      </w:r>
      <w:bookmarkEnd w:id="13"/>
      <w:bookmarkEnd w:id="14"/>
    </w:p>
    <w:p w:rsidR="00225DCB" w:rsidRPr="00AF443E" w:rsidRDefault="00225DCB" w:rsidP="00AF443E">
      <w:pPr>
        <w:pStyle w:val="Command"/>
      </w:pPr>
      <w:r w:rsidRPr="00AF443E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225DCB" w:rsidRPr="00AF443E" w:rsidTr="00AB6668">
        <w:trPr>
          <w:cnfStyle w:val="100000000000"/>
          <w:cantSplit/>
          <w:tblHeader/>
        </w:trPr>
        <w:tc>
          <w:tcPr>
            <w:tcW w:w="1765" w:type="dxa"/>
          </w:tcPr>
          <w:p w:rsidR="00225DCB" w:rsidRPr="00AF443E" w:rsidRDefault="00225DCB" w:rsidP="00AF443E">
            <w:pPr>
              <w:pStyle w:val="TableHeadingleft"/>
            </w:pPr>
            <w:r w:rsidRPr="00AF443E">
              <w:t>OID</w:t>
            </w:r>
          </w:p>
        </w:tc>
        <w:tc>
          <w:tcPr>
            <w:tcW w:w="6937" w:type="dxa"/>
          </w:tcPr>
          <w:p w:rsidR="00225DCB" w:rsidRPr="00AF443E" w:rsidRDefault="00225DCB" w:rsidP="00AF443E">
            <w:pPr>
              <w:pStyle w:val="TableText"/>
            </w:pPr>
            <w:r w:rsidRPr="00AF443E">
              <w:t>1.3.6.1.4.1.25506.2.98.3.0.8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t>hh3c-3gmodem.mib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t>-</w:t>
            </w:r>
          </w:p>
        </w:tc>
      </w:tr>
      <w:tr w:rsidR="00AB6668" w:rsidRPr="00AF443E" w:rsidTr="00AB6668">
        <w:trPr>
          <w:cantSplit/>
        </w:trPr>
        <w:tc>
          <w:tcPr>
            <w:tcW w:w="1765" w:type="dxa"/>
          </w:tcPr>
          <w:p w:rsidR="00AB6668" w:rsidRPr="00AF443E" w:rsidRDefault="00AB6668" w:rsidP="00AF443E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AB6668" w:rsidRPr="00AF443E" w:rsidRDefault="00AB6668" w:rsidP="00AF443E">
            <w:pPr>
              <w:pStyle w:val="TableText"/>
            </w:pPr>
            <w:r w:rsidRPr="00AF443E">
              <w:rPr>
                <w:rFonts w:hint="eastAsia"/>
              </w:rPr>
              <w:t>开启</w:t>
            </w:r>
          </w:p>
        </w:tc>
      </w:tr>
    </w:tbl>
    <w:p w:rsidR="00225DCB" w:rsidRPr="00AF443E" w:rsidRDefault="00225DCB" w:rsidP="00AF443E">
      <w:pPr>
        <w:pStyle w:val="Spacer"/>
      </w:pPr>
    </w:p>
    <w:p w:rsidR="00225DCB" w:rsidRPr="00AF443E" w:rsidRDefault="00225DCB" w:rsidP="00AF443E">
      <w:pPr>
        <w:pStyle w:val="Command"/>
      </w:pPr>
      <w:r w:rsidRPr="00AF443E">
        <w:t>【描述】</w:t>
      </w:r>
    </w:p>
    <w:p w:rsidR="00225DCB" w:rsidRPr="00AF443E" w:rsidRDefault="00C82F77" w:rsidP="00AF443E">
      <w:r>
        <w:rPr>
          <w:rFonts w:hint="eastAsia"/>
        </w:rPr>
        <w:t>该告警在</w:t>
      </w:r>
      <w:r w:rsidR="00225DCB" w:rsidRPr="00AF443E">
        <w:rPr>
          <w:rFonts w:hint="eastAsia"/>
        </w:rPr>
        <w:t>当前</w:t>
      </w:r>
      <w:r w:rsidR="00225DCB" w:rsidRPr="00AF443E">
        <w:rPr>
          <w:rFonts w:hint="eastAsia"/>
        </w:rPr>
        <w:t>RSSI</w:t>
      </w:r>
      <w:r w:rsidR="00225DCB" w:rsidRPr="00AF443E">
        <w:rPr>
          <w:rFonts w:hint="eastAsia"/>
        </w:rPr>
        <w:t>值低于弱信号阈值</w:t>
      </w:r>
      <w:r>
        <w:rPr>
          <w:rFonts w:hint="eastAsia"/>
        </w:rPr>
        <w:t>时发送</w:t>
      </w:r>
      <w:r w:rsidR="00225DCB" w:rsidRPr="00AF443E">
        <w:rPr>
          <w:rFonts w:hint="eastAsia"/>
        </w:rPr>
        <w:t>。</w:t>
      </w:r>
    </w:p>
    <w:p w:rsidR="00225DCB" w:rsidRPr="00AF443E" w:rsidRDefault="00225DCB" w:rsidP="00AF443E">
      <w:pPr>
        <w:pStyle w:val="Command"/>
      </w:pPr>
      <w:r w:rsidRPr="00AF443E">
        <w:t>【状态控制】</w:t>
      </w:r>
    </w:p>
    <w:p w:rsidR="00225DCB" w:rsidRPr="00AF443E" w:rsidRDefault="00D54ABF" w:rsidP="00AF443E">
      <w:r>
        <w:rPr>
          <w:rFonts w:hint="eastAsia"/>
        </w:rPr>
        <w:t>该告警无法关闭。</w:t>
      </w:r>
    </w:p>
    <w:p w:rsidR="00225DCB" w:rsidRPr="00AF443E" w:rsidRDefault="00225DCB" w:rsidP="00AF443E">
      <w:pPr>
        <w:pStyle w:val="Command"/>
      </w:pPr>
      <w:r w:rsidRPr="00AF443E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45"/>
        <w:gridCol w:w="2011"/>
        <w:gridCol w:w="3146"/>
      </w:tblGrid>
      <w:tr w:rsidR="00AF443E" w:rsidRPr="00AF443E" w:rsidTr="00AF443E">
        <w:trPr>
          <w:cnfStyle w:val="100000000000"/>
          <w:cantSplit/>
          <w:tblHeader/>
        </w:trPr>
        <w:tc>
          <w:tcPr>
            <w:tcW w:w="3607" w:type="dxa"/>
          </w:tcPr>
          <w:p w:rsidR="00225DCB" w:rsidRPr="00AF443E" w:rsidRDefault="00225DCB" w:rsidP="00AF443E">
            <w:pPr>
              <w:pStyle w:val="TableHeading"/>
              <w:rPr>
                <w:lang w:eastAsia="en-US"/>
              </w:rPr>
            </w:pPr>
            <w:r w:rsidRPr="00AF443E">
              <w:rPr>
                <w:lang w:eastAsia="en-US"/>
              </w:rPr>
              <w:t>OID</w:t>
            </w:r>
            <w:r w:rsidRPr="00AF443E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Heading"/>
              <w:rPr>
                <w:lang w:eastAsia="en-US"/>
              </w:rPr>
            </w:pPr>
            <w:r w:rsidRPr="00AF443E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Heading"/>
              <w:rPr>
                <w:lang w:eastAsia="en-US"/>
              </w:rPr>
            </w:pPr>
            <w:r w:rsidRPr="00AF443E">
              <w:rPr>
                <w:lang w:eastAsia="en-US"/>
              </w:rPr>
              <w:t>取值范围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1.3.6.1.4.1.25506.2.98.1.1.1.1.1 (hh3cWirelessCardIndex)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1..2147483647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1.3.6.1.4.1.25506.2.98.2.2 (hh3cDeviceOUI)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(0..64)</w:t>
            </w:r>
            <w:r w:rsidRPr="00AF443E">
              <w:rPr>
                <w:rFonts w:hint="eastAsia"/>
              </w:rPr>
              <w:t>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1.3.6.1.4.1.25506.2.98.1.1.1.1.5 (hh3cWirelessCardSerialNumber)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(0..32)</w:t>
            </w:r>
            <w:r w:rsidRPr="00AF443E">
              <w:rPr>
                <w:rFonts w:hint="eastAsia"/>
              </w:rPr>
              <w:t>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1.3.6.1.4.1.25506.2.98.2.1 (hh3cDevSerialNumber)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(0..32)</w:t>
            </w:r>
            <w:r w:rsidRPr="00AF443E">
              <w:rPr>
                <w:rFonts w:hint="eastAsia"/>
              </w:rPr>
              <w:t>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1.3.6.1.4.1.25506.2.98.2.4 (hh3c3GCurrentService)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unknown(1)</w:t>
            </w:r>
          </w:p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oneXRtt(2)</w:t>
            </w:r>
          </w:p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evDo(3)</w:t>
            </w:r>
          </w:p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gsm(4)</w:t>
            </w:r>
          </w:p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lte(5)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1.3.6.1.4.1.25506.2.98.2.5 (hh3c3GCurrentRssiBind)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lang w:eastAsia="en-US"/>
              </w:rPr>
              <w:t>-2147483648</w:t>
            </w:r>
            <w:r w:rsidRPr="00AF443E">
              <w:rPr>
                <w:rFonts w:hint="eastAsia"/>
              </w:rPr>
              <w:t xml:space="preserve"> | </w:t>
            </w:r>
            <w:r w:rsidRPr="00AF443E">
              <w:rPr>
                <w:lang w:eastAsia="en-US"/>
              </w:rPr>
              <w:t>-150..0</w:t>
            </w:r>
          </w:p>
        </w:tc>
      </w:tr>
      <w:tr w:rsidR="00225DCB" w:rsidRPr="00AF443E" w:rsidTr="00AF443E">
        <w:trPr>
          <w:cantSplit/>
        </w:trPr>
        <w:tc>
          <w:tcPr>
            <w:tcW w:w="3607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1.3.6.1.4.1.25506.2.98.2.6 (hh3c3GImsiBind)</w:t>
            </w:r>
          </w:p>
        </w:tc>
        <w:tc>
          <w:tcPr>
            <w:tcW w:w="2045" w:type="dxa"/>
          </w:tcPr>
          <w:p w:rsidR="00225DCB" w:rsidRPr="00AF443E" w:rsidRDefault="00225DCB" w:rsidP="00AF443E">
            <w:pPr>
              <w:pStyle w:val="TableText"/>
              <w:rPr>
                <w:lang w:eastAsia="en-US"/>
              </w:rPr>
            </w:pPr>
            <w:r w:rsidRPr="00AF443E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225DCB" w:rsidRPr="00AF443E" w:rsidRDefault="00225DCB" w:rsidP="00AF443E">
            <w:pPr>
              <w:pStyle w:val="TableText"/>
            </w:pPr>
            <w:r w:rsidRPr="00AF443E">
              <w:rPr>
                <w:rFonts w:hint="eastAsia"/>
              </w:rPr>
              <w:t>OCTET STRING (</w:t>
            </w:r>
            <w:r w:rsidRPr="00AF443E">
              <w:rPr>
                <w:lang w:eastAsia="en-US"/>
              </w:rPr>
              <w:t>SIZE</w:t>
            </w:r>
            <w:r w:rsidRPr="00AF443E">
              <w:rPr>
                <w:rFonts w:hint="eastAsia"/>
              </w:rPr>
              <w:t xml:space="preserve"> </w:t>
            </w:r>
            <w:r w:rsidRPr="00AF443E">
              <w:rPr>
                <w:lang w:eastAsia="en-US"/>
              </w:rPr>
              <w:t>(0..32)</w:t>
            </w:r>
            <w:r w:rsidRPr="00AF443E">
              <w:rPr>
                <w:rFonts w:hint="eastAsia"/>
              </w:rPr>
              <w:t>)</w:t>
            </w:r>
          </w:p>
        </w:tc>
      </w:tr>
    </w:tbl>
    <w:p w:rsidR="00225DCB" w:rsidRPr="00AF443E" w:rsidRDefault="00225DCB" w:rsidP="00AF443E">
      <w:pPr>
        <w:pStyle w:val="Spacer"/>
      </w:pPr>
    </w:p>
    <w:p w:rsidR="00225DCB" w:rsidRPr="00AF443E" w:rsidRDefault="00225DCB" w:rsidP="00AF443E">
      <w:pPr>
        <w:pStyle w:val="Command"/>
      </w:pPr>
      <w:r w:rsidRPr="00AF443E">
        <w:t>【处理建议】</w:t>
      </w:r>
    </w:p>
    <w:p w:rsidR="00225DCB" w:rsidRPr="00AF443E" w:rsidRDefault="004D3501" w:rsidP="00AF443E">
      <w:r>
        <w:rPr>
          <w:rFonts w:hint="eastAsia"/>
        </w:rPr>
        <w:t>无需处理</w:t>
      </w:r>
      <w:r w:rsidR="00225DCB" w:rsidRPr="00AF443E">
        <w:rPr>
          <w:rFonts w:hint="eastAsia"/>
        </w:rPr>
        <w:t>。</w:t>
      </w:r>
    </w:p>
    <w:p w:rsidR="00887319" w:rsidRPr="00AF443E" w:rsidRDefault="00887319" w:rsidP="00AF443E"/>
    <w:sectPr w:rsidR="00887319" w:rsidRPr="00AF443E" w:rsidSect="00AF443E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216" w:rsidRDefault="00F52216">
      <w:r>
        <w:separator/>
      </w:r>
    </w:p>
  </w:endnote>
  <w:endnote w:type="continuationSeparator" w:id="0">
    <w:p w:rsidR="00F52216" w:rsidRDefault="00F522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527227" w:rsidP="00020766">
        <w:pPr>
          <w:pStyle w:val="a5"/>
        </w:pPr>
        <w:r w:rsidRPr="00527227">
          <w:fldChar w:fldCharType="begin"/>
        </w:r>
        <w:r w:rsidR="00F86011">
          <w:instrText>PAGE   \* MERGEFORMAT</w:instrText>
        </w:r>
        <w:r w:rsidRPr="00527227">
          <w:fldChar w:fldCharType="separate"/>
        </w:r>
        <w:r w:rsidR="005B4F1F" w:rsidRPr="005B4F1F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216" w:rsidRDefault="00F52216">
      <w:r>
        <w:separator/>
      </w:r>
    </w:p>
  </w:footnote>
  <w:footnote w:type="continuationSeparator" w:id="0">
    <w:p w:rsidR="00F52216" w:rsidRDefault="00F522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4FF4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25DCB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56DA2"/>
    <w:rsid w:val="0046153F"/>
    <w:rsid w:val="00463880"/>
    <w:rsid w:val="004659F6"/>
    <w:rsid w:val="00470081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501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27227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4F1F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125F4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6668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AF443E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2F77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4ABF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2216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F443E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AF443E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AF443E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AF443E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AF443E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AF443E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AF443E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AF443E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AF443E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AF443E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AF443E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AF443E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AF443E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AF443E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AF443E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AF443E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AF443E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AF443E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AF443E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AF443E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AF443E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AF443E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AF443E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AF443E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AF443E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AF443E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AF443E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AF443E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AF443E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AF443E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AF443E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AF443E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AF443E"/>
    <w:pPr>
      <w:ind w:left="1260"/>
    </w:pPr>
  </w:style>
  <w:style w:type="paragraph" w:styleId="50">
    <w:name w:val="toc 5"/>
    <w:basedOn w:val="a0"/>
    <w:next w:val="a0"/>
    <w:autoRedefine/>
    <w:rsid w:val="00AF443E"/>
    <w:pPr>
      <w:ind w:left="1680"/>
    </w:pPr>
  </w:style>
  <w:style w:type="paragraph" w:styleId="60">
    <w:name w:val="toc 6"/>
    <w:basedOn w:val="a0"/>
    <w:next w:val="a0"/>
    <w:autoRedefine/>
    <w:rsid w:val="00AF443E"/>
    <w:pPr>
      <w:ind w:left="2100"/>
    </w:pPr>
  </w:style>
  <w:style w:type="paragraph" w:styleId="70">
    <w:name w:val="toc 7"/>
    <w:basedOn w:val="a0"/>
    <w:next w:val="a0"/>
    <w:autoRedefine/>
    <w:rsid w:val="00AF443E"/>
    <w:pPr>
      <w:ind w:left="2520"/>
    </w:pPr>
  </w:style>
  <w:style w:type="paragraph" w:styleId="80">
    <w:name w:val="toc 8"/>
    <w:basedOn w:val="a0"/>
    <w:next w:val="a0"/>
    <w:autoRedefine/>
    <w:rsid w:val="00AF443E"/>
    <w:pPr>
      <w:ind w:left="2940"/>
    </w:pPr>
  </w:style>
  <w:style w:type="paragraph" w:styleId="90">
    <w:name w:val="toc 9"/>
    <w:basedOn w:val="a0"/>
    <w:next w:val="a0"/>
    <w:autoRedefine/>
    <w:rsid w:val="00AF443E"/>
    <w:pPr>
      <w:ind w:left="3360"/>
    </w:pPr>
  </w:style>
  <w:style w:type="paragraph" w:styleId="a8">
    <w:name w:val="Document Map"/>
    <w:basedOn w:val="a0"/>
    <w:semiHidden/>
    <w:rsid w:val="00AF443E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AF443E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AF443E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AF443E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AF443E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AF443E"/>
    <w:rPr>
      <w:color w:val="0000FF"/>
      <w:u w:val="single"/>
    </w:rPr>
  </w:style>
  <w:style w:type="character" w:styleId="aa">
    <w:name w:val="annotation reference"/>
    <w:basedOn w:val="a1"/>
    <w:semiHidden/>
    <w:rsid w:val="00AF443E"/>
    <w:rPr>
      <w:sz w:val="21"/>
      <w:szCs w:val="21"/>
    </w:rPr>
  </w:style>
  <w:style w:type="paragraph" w:styleId="ab">
    <w:name w:val="annotation text"/>
    <w:basedOn w:val="a0"/>
    <w:link w:val="Char0"/>
    <w:semiHidden/>
    <w:rsid w:val="00AF443E"/>
    <w:pPr>
      <w:jc w:val="left"/>
    </w:pPr>
  </w:style>
  <w:style w:type="paragraph" w:styleId="ac">
    <w:name w:val="annotation subject"/>
    <w:basedOn w:val="ab"/>
    <w:next w:val="ab"/>
    <w:semiHidden/>
    <w:rsid w:val="00AF443E"/>
    <w:rPr>
      <w:b/>
      <w:bCs/>
    </w:rPr>
  </w:style>
  <w:style w:type="paragraph" w:styleId="ad">
    <w:name w:val="Balloon Text"/>
    <w:basedOn w:val="a0"/>
    <w:semiHidden/>
    <w:rsid w:val="00AF443E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AF443E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AF443E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AF443E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AF443E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AF443E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AF443E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AF443E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AF443E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AF443E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AF443E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AF443E"/>
    <w:pPr>
      <w:numPr>
        <w:ilvl w:val="1"/>
      </w:numPr>
    </w:pPr>
  </w:style>
  <w:style w:type="paragraph" w:customStyle="1" w:styleId="ItemIndent1">
    <w:name w:val="Item Indent_1"/>
    <w:basedOn w:val="a0"/>
    <w:qFormat/>
    <w:rsid w:val="00AF443E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AF443E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AF443E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AF443E"/>
    <w:pPr>
      <w:numPr>
        <w:ilvl w:val="2"/>
      </w:numPr>
    </w:pPr>
  </w:style>
  <w:style w:type="paragraph" w:customStyle="1" w:styleId="ItemIndent3">
    <w:name w:val="Item Indent_3"/>
    <w:basedOn w:val="a0"/>
    <w:rsid w:val="00AF443E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AF443E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AF443E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AF443E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AF443E"/>
    <w:rPr>
      <w:rFonts w:eastAsia="楷体_GB2312"/>
      <w:sz w:val="21"/>
    </w:rPr>
  </w:style>
  <w:style w:type="table" w:customStyle="1" w:styleId="FigureTable">
    <w:name w:val="Figure Table"/>
    <w:basedOn w:val="a7"/>
    <w:rsid w:val="00AF443E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AF443E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AF443E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AF443E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AF443E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AF443E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AF443E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AF443E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AF443E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AF443E"/>
    <w:pPr>
      <w:ind w:left="1134"/>
    </w:pPr>
  </w:style>
  <w:style w:type="paragraph" w:customStyle="1" w:styleId="TerminalDisplayIndent2">
    <w:name w:val="Terminal Display Indent_2"/>
    <w:basedOn w:val="TerminalDisplay"/>
    <w:rsid w:val="00AF443E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AF443E"/>
    <w:rPr>
      <w:rFonts w:ascii="Futura Hv" w:hAnsi="Futura Hv"/>
    </w:rPr>
  </w:style>
  <w:style w:type="paragraph" w:customStyle="1" w:styleId="Spacer">
    <w:name w:val="Spacer"/>
    <w:next w:val="a0"/>
    <w:link w:val="SpacerChar"/>
    <w:rsid w:val="00AF443E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AF443E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AF443E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AF443E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AF443E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AF443E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AF443E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AF443E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AF443E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AF443E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AF443E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AF443E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AF443E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AF443E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AF443E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AF443E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AF443E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AF443E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AF443E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AF443E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AF443E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AF443E"/>
    <w:pPr>
      <w:numPr>
        <w:numId w:val="42"/>
      </w:numPr>
    </w:pPr>
  </w:style>
  <w:style w:type="numbering" w:styleId="111111">
    <w:name w:val="Outline List 1"/>
    <w:basedOn w:val="a3"/>
    <w:rsid w:val="00AF443E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AF443E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AF443E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AF443E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AF443E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AF443E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AF443E"/>
    <w:pPr>
      <w:widowControl w:val="0"/>
      <w:jc w:val="left"/>
    </w:pPr>
  </w:style>
  <w:style w:type="table" w:styleId="31">
    <w:name w:val="Table Colorful 3"/>
    <w:basedOn w:val="a2"/>
    <w:rsid w:val="00AF443E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AF443E"/>
    <w:pPr>
      <w:ind w:left="840" w:hanging="420"/>
    </w:pPr>
  </w:style>
  <w:style w:type="character" w:styleId="afd">
    <w:name w:val="Strong"/>
    <w:basedOn w:val="a1"/>
    <w:uiPriority w:val="22"/>
    <w:qFormat/>
    <w:rsid w:val="00AF443E"/>
    <w:rPr>
      <w:b/>
      <w:bCs/>
    </w:rPr>
  </w:style>
  <w:style w:type="paragraph" w:styleId="afe">
    <w:name w:val="Normal (Web)"/>
    <w:basedOn w:val="a0"/>
    <w:uiPriority w:val="99"/>
    <w:unhideWhenUsed/>
    <w:rsid w:val="00AF443E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kf3850\AppData\Roaming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6C73A-B4A5-4105-9B69-9D2CE4910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77</TotalTime>
  <Pages>3</Pages>
  <Words>861</Words>
  <Characters>4048</Characters>
  <Application>Microsoft Office Word</Application>
  <DocSecurity>0</DocSecurity>
  <Lines>299</Lines>
  <Paragraphs>253</Paragraphs>
  <ScaleCrop>false</ScaleCrop>
  <Company/>
  <LinksUpToDate>false</LinksUpToDate>
  <CharactersWithSpaces>4177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20</cp:revision>
  <cp:lastPrinted>2010-05-04T10:01:00Z</cp:lastPrinted>
  <dcterms:created xsi:type="dcterms:W3CDTF">2014-07-09T08:19:00Z</dcterms:created>
  <dcterms:modified xsi:type="dcterms:W3CDTF">2014-07-31T10:34:00Z</dcterms:modified>
</cp:coreProperties>
</file>